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a82faae" w14:textId="a82faae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543649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6B24BD">
              <w:rPr>
                <w:rFonts w:ascii="Arial" w:hAnsi="Arial" w:cs="Arial"/>
              </w:rPr>
              <w:t>21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3B2849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543649">
              <w:rPr>
                <w:rFonts w:ascii="Arial" w:hAnsi="Arial" w:cs="Arial"/>
              </w:rPr>
              <w:t>13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7F2F24">
        <w:rPr>
          <w:rFonts w:ascii="Arial" w:hAnsi="Arial" w:eastAsia="Times New Roman" w:cs="Arial"/>
          <w:sz w:val="24"/>
          <w:szCs w:val="24"/>
          <w:lang w:eastAsia="hr-HR"/>
        </w:rPr>
        <w:t>07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F2F24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6B24BD" w:rsidP="00F65D4C" w:rsidRDefault="006B24BD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DAS GRADNJA j.d.o.o., Varaždin, Ulica hrvatskih branitelja 7, </w:t>
      </w:r>
      <w:r w:rsidRPr="00C35B1E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9409EE">
        <w:rPr>
          <w:rFonts w:ascii="Arial" w:hAnsi="Arial" w:eastAsia="Times New Roman" w:cs="Arial"/>
          <w:sz w:val="24"/>
          <w:szCs w:val="24"/>
          <w:lang w:eastAsia="hr-HR"/>
        </w:rPr>
        <w:t>94188321016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="007F2F24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3B2849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FF50E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FF50E5">
        <w:rPr>
          <w:rFonts w:ascii="Arial" w:hAnsi="Arial" w:eastAsia="Times New Roman" w:cs="Arial"/>
          <w:sz w:val="24"/>
          <w:szCs w:val="24"/>
          <w:lang w:eastAsia="hr-HR"/>
        </w:rPr>
        <w:t>Utvrđuje se da na današnje ročište nisu</w:t>
      </w:r>
      <w:r w:rsidRPr="00FF50E5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F50E5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FF50E5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6B24BD" w:rsidR="006B24BD">
        <w:rPr>
          <w:rFonts w:ascii="Arial" w:hAnsi="Arial" w:eastAsia="Times New Roman" w:cs="Arial"/>
          <w:sz w:val="24"/>
          <w:szCs w:val="24"/>
          <w:lang w:eastAsia="hr-HR"/>
        </w:rPr>
        <w:t>DAS GRADNJA j.d.o.o., Varaždin, Ulica hrvatskih branitelja 7, OIB:94188321016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F50E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F50E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FF50E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FF50E5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FF50E5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FF50E5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FF50E5" w:rsidR="00FF50E5">
        <w:rPr>
          <w:rFonts w:ascii="Arial" w:hAnsi="Arial" w:eastAsia="Times New Roman" w:cs="Arial"/>
          <w:sz w:val="24"/>
          <w:szCs w:val="24"/>
          <w:lang w:eastAsia="hr-HR"/>
        </w:rPr>
        <w:t>07. ožujka 2</w:t>
      </w:r>
      <w:r w:rsidRPr="00FF50E5" w:rsidR="00471CC8">
        <w:rPr>
          <w:rFonts w:ascii="Arial" w:hAnsi="Arial" w:eastAsia="Times New Roman" w:cs="Arial"/>
          <w:sz w:val="24"/>
          <w:szCs w:val="24"/>
          <w:lang w:eastAsia="hr-HR"/>
        </w:rPr>
        <w:t>02</w:t>
      </w:r>
      <w:r w:rsidRPr="00FF50E5" w:rsidR="003B2849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FF50E5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FF50E5" w:rsidR="00FF50E5">
        <w:rPr>
          <w:rFonts w:ascii="Arial" w:hAnsi="Arial" w:eastAsia="Times New Roman" w:cs="Arial"/>
          <w:sz w:val="24"/>
          <w:szCs w:val="24"/>
          <w:lang w:eastAsia="hr-HR"/>
        </w:rPr>
        <w:t>1.183,88</w:t>
      </w:r>
      <w:r w:rsidRPr="00FF50E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F50E5" w:rsidR="003B284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FF50E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F50E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lastRenderedPageBreak/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B24BD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6B24B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B24B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6B24B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6B24BD" w:rsidP="00693926" w:rsidRDefault="006B24B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6B24B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A20D93" w:rsidP="00F65D4C" w:rsidRDefault="00A20D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A20D93" w:rsidP="00F65D4C" w:rsidRDefault="00A20D9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A20D93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A20D93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2E9" w:rsidP="00501147" w:rsidRDefault="003E42E9">
      <w:pPr>
        <w:spacing w:after="0" w:line="240" w:lineRule="auto"/>
      </w:pPr>
      <w:r>
        <w:separator/>
      </w:r>
    </w:p>
  </w:endnote>
  <w:endnote w:type="continuationSeparator" w:id="0">
    <w:p w:rsidR="003E42E9" w:rsidP="00501147" w:rsidRDefault="003E4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2E9" w:rsidP="00501147" w:rsidRDefault="003E42E9">
      <w:pPr>
        <w:spacing w:after="0" w:line="240" w:lineRule="auto"/>
      </w:pPr>
      <w:r>
        <w:separator/>
      </w:r>
    </w:p>
  </w:footnote>
  <w:footnote w:type="continuationSeparator" w:id="0">
    <w:p w:rsidR="003E42E9" w:rsidP="00501147" w:rsidRDefault="003E4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914F5">
      <w:rPr>
        <w:rFonts w:ascii="Arial" w:hAnsi="Arial" w:cs="Arial"/>
        <w:noProof/>
        <w:sz w:val="24"/>
        <w:szCs w:val="24"/>
      </w:rPr>
      <w:t>Poslovni broj: 10 St-21/2023-13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914F5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2F9A"/>
    <w:rsid w:val="00394A8C"/>
    <w:rsid w:val="00397AE7"/>
    <w:rsid w:val="003A4477"/>
    <w:rsid w:val="003A6644"/>
    <w:rsid w:val="003B2849"/>
    <w:rsid w:val="003E42E9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147"/>
    <w:rsid w:val="00521DEA"/>
    <w:rsid w:val="00543649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B24BD"/>
    <w:rsid w:val="006D4300"/>
    <w:rsid w:val="006D5479"/>
    <w:rsid w:val="006F4B52"/>
    <w:rsid w:val="00701D1D"/>
    <w:rsid w:val="00702B49"/>
    <w:rsid w:val="007231CA"/>
    <w:rsid w:val="00732BCA"/>
    <w:rsid w:val="00741600"/>
    <w:rsid w:val="00742E93"/>
    <w:rsid w:val="00757A30"/>
    <w:rsid w:val="007802E2"/>
    <w:rsid w:val="0078776D"/>
    <w:rsid w:val="00797FF7"/>
    <w:rsid w:val="007A33BD"/>
    <w:rsid w:val="007A409A"/>
    <w:rsid w:val="007D0553"/>
    <w:rsid w:val="007E49A2"/>
    <w:rsid w:val="007F2F24"/>
    <w:rsid w:val="0082340B"/>
    <w:rsid w:val="00830DB3"/>
    <w:rsid w:val="00832BD4"/>
    <w:rsid w:val="00857829"/>
    <w:rsid w:val="008659E3"/>
    <w:rsid w:val="008914F5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8158B"/>
    <w:rsid w:val="00A02D48"/>
    <w:rsid w:val="00A20D93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50D2C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914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14F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914F5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914F5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914F5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7. ožujka 2023.</izvorni_sadrzaj>
    <derivirana_varijabla naziv="DomainObject.StvarniPocetakDatum_1">7. ožujka 2023.</derivirana_varijabla>
  </DomainObject.StvarniPocetakDatum>
  <DomainObject.StvarniZavrsetakDatum>
    <izvorni_sadrzaj>7. ožujka 2023.</izvorni_sadrzaj>
    <derivirana_varijabla naziv="DomainObject.StvarniZavrsetakDatum_1">7. ožujka 2023.</derivirana_varijabla>
  </DomainObject.StvarniZavrsetakDatum>
  <DomainObject.PlaniraniZavrsetakDatum>
    <izvorni_sadrzaj>7. ožujka 2023.</izvorni_sadrzaj>
    <derivirana_varijabla naziv="DomainObject.PlaniraniZavrsetakDatum_1">7. ožujka 2023.</derivirana_varijabla>
  </DomainObject.PlaniraniZavrsetakDatum>
  <DomainObject.PlaniraniPocetakDatum>
    <izvorni_sadrzaj>7. ožujka 2023.</izvorni_sadrzaj>
    <derivirana_varijabla naziv="DomainObject.PlaniraniPocetakDatum_1">7. ožujka 2023.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13:33</izvorni_sadrzaj>
    <derivirana_varijabla naziv="DomainObject.StvarniZavrsetakVrijeme_1">13:33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7. ožujka 2023.</izvorni_sadrzaj>
    <derivirana_varijabla naziv="DomainObject.Zapisnik.DatumKreiranja_1">7.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St-21/2023-13</izvorni_sadrzaj>
    <derivirana_varijabla naziv="DomainObject.Zapisnik.Oznaka_1">St-21/2023-13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siječnja 2023.</izvorni_sadrzaj>
    <derivirana_varijabla naziv="DomainObject.Predmet.DatumIzradeOptuznogAkta_1">17. siječnja 2023.</derivirana_varijabla>
  </DomainObject.Predmet.DatumIzradeOptuznogAkta>
  <DomainObject.Predmet.DatumIzradeOptuznogAktaFormated>
    <izvorni_sadrzaj>17.1.2023.</izvorni_sadrzaj>
    <derivirana_varijabla naziv="DomainObject.Predmet.DatumIzradeOptuznogAktaFormated_1">17.1.2023.</derivirana_varijabla>
  </DomainObject.Predmet.DatumIzradeOptuznogAktaFormated>
  <DomainObject.Predmet.DatumOsnivanja>
    <izvorni_sadrzaj>18. siječnja 2023.</izvorni_sadrzaj>
    <derivirana_varijabla naziv="DomainObject.Predmet.DatumOsnivanja_1">18.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siječnja 2023.</izvorni_sadrzaj>
    <derivirana_varijabla naziv="DomainObject.Predmet.DatumPrimitkaOptuznogAkta_1">17. siječnja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St-21/2023</izvorni_sadrzaj>
    <derivirana_varijabla naziv="DomainObject.Predmet.OznakaBroj_1">St-21/2023</derivirana_varijabla>
  </DomainObject.Predmet.OznakaBroj>
  <DomainObject.Predmet.OznakaBrojOptuznogAkta>
    <izvorni_sadrzaj>04-06-23-246</izvorni_sadrzaj>
    <derivirana_varijabla naziv="DomainObject.Predmet.OznakaBrojOptuznogAkta_1">04-06-23-246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DAS GRADNJA j.d.o.o. za graditeljstvo zastupanog po punomoćniku Davor Strugar</izvorni_sadrzaj>
    <derivirana_varijabla naziv="DomainObject.Predmet.ProtustrankaFormated_1">  DAS GRADNJA j.d.o.o. za graditeljstvo zastupanog po punomoćniku Davor Strugar</derivirana_varijabla>
  </DomainObject.Predmet.ProtustrankaFormated>
  <DomainObject.Predmet.ProtustrankaFormatedOIB>
    <izvorni_sadrzaj>  DAS GRADNJA j.d.o.o. za graditeljstvo, OIB 94188321016 zastupanog po punomoćniku Davor Strugar</izvorni_sadrzaj>
    <derivirana_varijabla naziv="DomainObject.Predmet.ProtustrankaFormatedOIB_1">  DAS GRADNJA j.d.o.o. za graditeljstvo, OIB 94188321016 zastupanog po punomoćniku Davor Strugar</derivirana_varijabla>
  </DomainObject.Predmet.ProtustrankaFormatedOIB>
  <DomainObject.Predmet.ProtustrankaFormatedWithAdress>
    <izvorni_sadrzaj> DAS GRADNJA j.d.o.o. za graditeljstvo, Ulica hrvatskih branitelja 7, 42000 Varaždin zastupanog po punomoćniku Davor Strugar</izvorni_sadrzaj>
    <derivirana_varijabla naziv="DomainObject.Predmet.ProtustrankaFormatedWithAdress_1"> DAS GRADNJA j.d.o.o. za graditeljstvo, Ulica hrvatskih branitelja 7, 42000 Varaždin zastupanog po punomoćniku Davor Strugar</derivirana_varijabla>
  </DomainObject.Predmet.ProtustrankaFormatedWithAdress>
  <DomainObject.Predmet.ProtustrankaFormatedWithAdressOIB>
    <izvorni_sadrzaj> DAS GRADNJA j.d.o.o. za graditeljstvo, OIB 94188321016, Ulica hrvatskih branitelja 7, 42000 Varaždin zastupanog po punomoćniku Davor Strugar</izvorni_sadrzaj>
    <derivirana_varijabla naziv="DomainObject.Predmet.ProtustrankaFormatedWithAdressOIB_1"> DAS GRADNJA j.d.o.o. za graditeljstvo, OIB 94188321016, Ulica hrvatskih branitelja 7, 42000 Varaždin zastupanog po punomoćniku Davor Strugar</derivirana_varijabla>
  </DomainObject.Predmet.ProtustrankaFormatedWithAdressOIB>
  <DomainObject.Predmet.ProtustrankaWithAdress>
    <izvorni_sadrzaj>DAS GRADNJA j.d.o.o. za graditeljstvo Ulica hrvatskih branitelja 7, 42000 Varaždin</izvorni_sadrzaj>
    <derivirana_varijabla naziv="DomainObject.Predmet.ProtustrankaWithAdress_1">DAS GRADNJA j.d.o.o. za graditeljstvo Ulica hrvatskih branitelja 7, 42000 Varaždin</derivirana_varijabla>
  </DomainObject.Predmet.ProtustrankaWithAdress>
  <DomainObject.Predmet.ProtustrankaWithAdressOIB>
    <izvorni_sadrzaj>DAS GRADNJA j.d.o.o. za graditeljstvo, OIB 94188321016, Ulica hrvatskih branitelja 7, 42000 Varaždin</izvorni_sadrzaj>
    <derivirana_varijabla naziv="DomainObject.Predmet.ProtustrankaWithAdressOIB_1">DAS GRADNJA j.d.o.o. za graditeljstvo, OIB 94188321016, Ulica hrvatskih branitelja 7, 42000 Varaždin</derivirana_varijabla>
  </DomainObject.Predmet.ProtustrankaWithAdressOIB>
  <DomainObject.Predmet.ProtustrankaNazivFormated>
    <izvorni_sadrzaj>DAS GRADNJA j.d.o.o. za graditeljstvo</izvorni_sadrzaj>
    <derivirana_varijabla naziv="DomainObject.Predmet.ProtustrankaNazivFormated_1">DAS GRADNJA j.d.o.o. za graditeljstvo</derivirana_varijabla>
  </DomainObject.Predmet.ProtustrankaNazivFormated>
  <DomainObject.Predmet.ProtustrankaNazivFormatedOIB>
    <izvorni_sadrzaj>DAS GRADNJA j.d.o.o. za graditeljstvo, OIB 94188321016</izvorni_sadrzaj>
    <derivirana_varijabla naziv="DomainObject.Predmet.ProtustrankaNazivFormatedOIB_1">DAS GRADNJA j.d.o.o. za graditeljstvo, OIB 94188321016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DAS GRADNJA j.d.o.o. za graditeljstvo zastupanog po punomoćniku Davor Strugar</item>
    </izvorni_sadrzaj>
    <derivirana_varijabla naziv="DomainObject.Predmet.ProtuStrankaListFormated_1">
      <item>DAS GRADNJA j.d.o.o. za graditeljstvo zastupanog po punomoćniku Davor Strugar</item>
    </derivirana_varijabla>
  </DomainObject.Predmet.ProtuStrankaListFormated>
  <DomainObject.Predmet.ProtuStrankaListFormatedOIB>
    <izvorni_sadrzaj>
      <item>DAS GRADNJA j.d.o.o. za graditeljstvo, OIB 94188321016 zastupanog po punomoćniku Davor Strugar</item>
    </izvorni_sadrzaj>
    <derivirana_varijabla naziv="DomainObject.Predmet.ProtuStrankaListFormatedOIB_1">
      <item>DAS GRADNJA j.d.o.o. za graditeljstvo, OIB 94188321016 zastupanog po punomoćniku Davor Strugar</item>
    </derivirana_varijabla>
  </DomainObject.Predmet.ProtuStrankaListFormatedOIB>
  <DomainObject.Predmet.ProtuStrankaListFormatedWithAdress>
    <izvorni_sadrzaj>
      <item>DAS GRADNJA j.d.o.o. za graditeljstvo, Ulica hrvatskih branitelja 7, 42000 Varaždin zastupanog po punomoćniku Davor Strugar</item>
    </izvorni_sadrzaj>
    <derivirana_varijabla naziv="DomainObject.Predmet.ProtuStrankaListFormatedWithAdress_1">
      <item>DAS GRADNJA j.d.o.o. za graditeljstvo, Ulica hrvatskih branitelja 7, 42000 Varaždin zastupanog po punomoćniku Davor Strugar</item>
    </derivirana_varijabla>
  </DomainObject.Predmet.ProtuStrankaListFormatedWithAdress>
  <DomainObject.Predmet.ProtuStrankaListFormatedWithAdressOIB>
    <izvorni_sadrzaj>
      <item>DAS GRADNJA j.d.o.o. za graditeljstvo, OIB 94188321016, Ulica hrvatskih branitelja 7, 42000 Varaždin zastupanog po punomoćniku Davor Strugar</item>
    </izvorni_sadrzaj>
    <derivirana_varijabla naziv="DomainObject.Predmet.ProtuStrankaListFormatedWithAdressOIB_1">
      <item>DAS GRADNJA j.d.o.o. za graditeljstvo, OIB 94188321016, Ulica hrvatskih branitelja 7, 42000 Varaždin zastupanog po punomoćniku Davor Strugar</item>
    </derivirana_varijabla>
  </DomainObject.Predmet.ProtuStrankaListFormatedWithAdressOIB>
  <DomainObject.Predmet.ProtuStrankaListNazivFormated>
    <izvorni_sadrzaj>
      <item>DAS GRADNJA j.d.o.o. za graditeljstvo</item>
    </izvorni_sadrzaj>
    <derivirana_varijabla naziv="DomainObject.Predmet.ProtuStrankaListNazivFormated_1">
      <item>DAS GRADNJA j.d.o.o. za graditeljstvo</item>
    </derivirana_varijabla>
  </DomainObject.Predmet.ProtuStrankaListNazivFormated>
  <DomainObject.Predmet.ProtuStrankaListNazivFormatedOIB>
    <izvorni_sadrzaj>
      <item>DAS GRADNJA j.d.o.o. za graditeljstvo, OIB 94188321016</item>
    </izvorni_sadrzaj>
    <derivirana_varijabla naziv="DomainObject.Predmet.ProtuStrankaListNazivFormatedOIB_1">
      <item>DAS GRADNJA j.d.o.o. za graditeljstvo, OIB 94188321016</item>
    </derivirana_varijabla>
  </DomainObject.Predmet.ProtuStrankaListNazivFormatedOIB>
  <DomainObject.Predmet.OstaliListFormated>
    <izvorni_sadrzaj>
      <item>Davor Strugar punomoćnik sudionika u postupku DAS GRADNJA j.d.o.o. za graditeljstvo</item>
      <item>Policijska postaja Varaždin</item>
    </izvorni_sadrzaj>
    <derivirana_varijabla naziv="DomainObject.Predmet.OstaliListFormated_1">
      <item>Davor Strugar punomoćnik sudionika u postupku DAS GRADNJA j.d.o.o. za graditeljstvo</item>
      <item>Policijska postaja Varaždin</item>
    </derivirana_varijabla>
  </DomainObject.Predmet.OstaliListFormated>
  <DomainObject.Predmet.OstaliListFormatedOIB>
    <izvorni_sadrzaj>
      <item>Davor Strugar, OIB 42790502993 punomoćnik sudionika u postupku DAS GRADNJA j.d.o.o. za graditeljstvo</item>
      <item>Policijska postaja Varaždin</item>
    </izvorni_sadrzaj>
    <derivirana_varijabla naziv="DomainObject.Predmet.OstaliListFormatedOIB_1">
      <item>Davor Strugar, OIB 42790502993 punomoćnik sudionika u postupku DAS GRADNJA j.d.o.o. za graditeljstvo</item>
      <item>Policijska postaja Varaždin</item>
    </derivirana_varijabla>
  </DomainObject.Predmet.OstaliListFormatedOIB>
  <DomainObject.Predmet.OstaliListFormatedWithAdress>
    <izvorni_sadrzaj>
      <item>Davor Strugar, Ulica Hrvatskih Branitelja 7, 42000 Varaždin punomoćnik sudionika u postupku DAS GRADNJA j.d.o.o. za graditeljstvo</item>
      <item>Policijska postaja Varaždin, Augusta Cesarca 18, 42000 Varaždin</item>
    </izvorni_sadrzaj>
    <derivirana_varijabla naziv="DomainObject.Predmet.OstaliListFormatedWithAdress_1">
      <item>Davor Strugar, Ulica Hrvatskih Branitelja 7, 42000 Varaždin punomoćnik sudionika u postupku DAS GRADNJA j.d.o.o. za graditeljstvo</item>
      <item>Policijska postaja Varaždin, Augusta Cesarca 18, 42000 Varaždin</item>
    </derivirana_varijabla>
  </DomainObject.Predmet.OstaliListFormatedWithAdress>
  <DomainObject.Predmet.OstaliListFormatedWithAdressOIB>
    <izvorni_sadrzaj>
      <item>Davor Strugar, OIB 42790502993, Ulica Hrvatskih Branitelja 7, 42000 Varaždin punomoćnik sudionika u postupku DAS GRADNJA j.d.o.o. za graditeljstvo</item>
      <item>Policijska postaja Varaždin, Augusta Cesarca 18, 42000 Varaždin</item>
    </izvorni_sadrzaj>
    <derivirana_varijabla naziv="DomainObject.Predmet.OstaliListFormatedWithAdressOIB_1">
      <item>Davor Strugar, OIB 42790502993, Ulica Hrvatskih Branitelja 7, 42000 Varaždin punomoćnik sudionika u postupku DAS GRADNJA j.d.o.o. za graditeljstvo</item>
      <item>Policijska postaja Varaždin, Augusta Cesarca 18, 42000 Varaždin</item>
    </derivirana_varijabla>
  </DomainObject.Predmet.OstaliListFormatedWithAdressOIB>
  <DomainObject.Predmet.OstaliListNazivFormated>
    <izvorni_sadrzaj>
      <item>Davor Strugar</item>
      <item>Policijska postaja Varaždin</item>
    </izvorni_sadrzaj>
    <derivirana_varijabla naziv="DomainObject.Predmet.OstaliListNazivFormated_1">
      <item>Davor Strugar</item>
      <item>Policijska postaja Varaždin</item>
    </derivirana_varijabla>
  </DomainObject.Predmet.OstaliListNazivFormated>
  <DomainObject.Predmet.OstaliListNazivFormatedOIB>
    <izvorni_sadrzaj>
      <item>Davor Strugar, OIB 42790502993</item>
      <item>Policijska postaja Varaždin</item>
    </izvorni_sadrzaj>
    <derivirana_varijabla naziv="DomainObject.Predmet.OstaliListNazivFormatedOIB_1">
      <item>Davor Strugar, OIB 42790502993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ožujka 2023.</izvorni_sadrzaj>
    <derivirana_varijabla naziv="DomainObject.Datum_1">7. ožujka 2023.</derivirana_varijabla>
  </DomainObject.Datum>
  <DomainObject.PoslovniBrojDokumenta>
    <izvorni_sadrzaj>St-21/2023-13</izvorni_sadrzaj>
    <derivirana_varijabla naziv="DomainObject.PoslovniBrojDokumenta_1">St-21/2023-13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DAS GRADNJA j.d.o.o. za graditeljstvo</izvorni_sadrzaj>
    <derivirana_varijabla naziv="DomainObject.Predmet.ProtustrankaIDrugi_1">DAS GRADNJA j.d.o.o. za graditeljstvo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DAS GRADNJA j.d.o.o. za graditeljstvo, OIB 94188321016, Ulica hrvatskih branitelja 7, 42000 Varaždin</izvorni_sadrzaj>
    <derivirana_varijabla naziv="DomainObject.Predmet.ProtustrankaIDrugiAdressOIB_1">DAS GRADNJA j.d.o.o. za graditeljstvo, OIB 94188321016, Ulica hrvatskih branitelja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DAS GRADNJA j.d.o.o. za graditeljstvo</item>
      <item>Financijska agencija</item>
      <item>Davor Strugar</item>
      <item>Policijska postaja Varaždin</item>
    </izvorni_sadrzaj>
    <derivirana_varijabla naziv="DomainObject.Predmet.SudioniciListNaziv_1">
      <item>DAS GRADNJA j.d.o.o. za graditeljstvo</item>
      <item>Financijska agencija</item>
      <item>Davor Strugar</item>
      <item>Policijska postaja Varaždin</item>
    </derivirana_varijabla>
  </DomainObject.Predmet.SudioniciListNaziv>
  <DomainObject.Predmet.SudioniciListAdressOIB>
    <izvorni_sadrzaj>
      <item>DAS GRADNJA j.d.o.o. za graditeljstvo, OIB 94188321016, Ulica hrvatskih branitelja 7,42000 Varaždin</item>
      <item>Financijska agencija, OIB 85821130368, A.CESARCA 2,42000 Varaždin</item>
      <item>Davor Strugar, OIB 42790502993, Ulica Hrvatskih Branitelja 7,42000 Varaždin</item>
      <item>Policijska postaja Varaždin, Augusta Cesarca 18,42000 Varaždin</item>
    </izvorni_sadrzaj>
    <derivirana_varijabla naziv="DomainObject.Predmet.SudioniciListAdressOIB_1">
      <item>DAS GRADNJA j.d.o.o. za graditeljstvo, OIB 94188321016, Ulica hrvatskih branitelja 7,42000 Varaždin</item>
      <item>Financijska agencija, OIB 85821130368, A.CESARCA 2,42000 Varaždin</item>
      <item>Davor Strugar, OIB 42790502993, Ulica Hrvatskih Branitelja 7,42000 Varaždin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94188321016</item>
      <item>, OIB 85821130368</item>
      <item>, OIB 42790502993</item>
      <item>, OIB null</item>
    </izvorni_sadrzaj>
    <derivirana_varijabla naziv="DomainObject.Predmet.SudioniciListNazivOIB_1">
      <item>, OIB 94188321016</item>
      <item>, OIB 85821130368</item>
      <item>, OIB 42790502993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siječnja 2023.</izvorni_sadrzaj>
    <derivirana_varijabla naziv="DomainObject.Predmet.DatumPocetkaProcesa_1">17.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95253-EF9C-46E2-9061-44E0E8C0835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316</properties:Words>
  <properties:Characters>1723</properties:Characters>
  <properties:Lines>90</properties:Lines>
  <properties:Paragraphs>36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2023-01-18T12:08:00Z</dcterms:created>
  <dc:creator>Mirjana Mlinarić</dc:creator>
  <cp:lastModifiedBy>Nevenka Vuković</cp:lastModifiedBy>
  <cp:lastPrinted>2023-03-07T13:04:00Z</cp:lastPrinted>
  <dcterms:modified xmlns:xsi="http://www.w3.org/2001/XMLSchema-instance" xsi:type="dcterms:W3CDTF">2023-03-07T13:04:00Z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St-21/2023-13 / Zapisnik - Ročište radi rasprave o uvjetima za otvaranje steč. post. (St-21-23-13 Zapisnik od 07.3.23.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